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34EC" w:rsidRDefault="000D34EC" w:rsidP="00881B77">
      <w:pPr>
        <w:pStyle w:val="Heading2"/>
      </w:pPr>
      <w:bookmarkStart w:id="0" w:name="Section3"/>
      <w:bookmarkEnd w:id="0"/>
      <w:r>
        <w:t>Challenge Exercise</w:t>
      </w:r>
    </w:p>
    <w:p w:rsidR="000D34EC" w:rsidRDefault="000D34EC" w:rsidP="008C1D8C">
      <w:pPr>
        <w:pStyle w:val="SecondLevel"/>
      </w:pPr>
      <w:r>
        <w:t>Templates</w:t>
      </w:r>
    </w:p>
    <w:p w:rsidR="000D34EC" w:rsidRPr="00E941D4" w:rsidRDefault="000D34EC" w:rsidP="00521720">
      <w:bookmarkStart w:id="1" w:name="_GoBack"/>
      <w:bookmarkEnd w:id="1"/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561975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44" y="203123"/>
                            <a:ext cx="5953760" cy="5023485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0D34EC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0D34EC" w:rsidRPr="00C64D4D" w:rsidRDefault="000D34EC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C64D4D" w:rsidRDefault="000D34EC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0D34EC" w:rsidRDefault="000D34EC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8A5BC7" w:rsidRDefault="000D34EC" w:rsidP="008A5BC7">
                                    <w:pPr>
                                      <w:pStyle w:val="PreambleText"/>
                                    </w:pPr>
                                    <w:bookmarkStart w:id="2" w:name="Preamble"/>
                                    <w:r>
                                      <w:t>Before starting this exercise you MUST have completed all of the topics in the chapter Templates…</w:t>
                                    </w:r>
                                    <w:bookmarkEnd w:id="2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Default="000D34EC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Pr="00C64D4D" w:rsidRDefault="000D34EC" w:rsidP="003759C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582B72" w:rsidRDefault="000D34EC" w:rsidP="008C1D8C">
                                    <w:pPr>
                                      <w:spacing w:before="120" w:after="0"/>
                                    </w:pPr>
                                    <w:r>
                                      <w:t xml:space="preserve">Change the default custom templates location to the course files folder (currently the location should be set to </w:t>
                                    </w:r>
                                    <w:r w:rsidRPr="00582B72">
                                      <w:rPr>
                                        <w:b/>
                                        <w:i/>
                                      </w:rPr>
                                      <w:t>Templates</w:t>
                                    </w:r>
                                    <w:r>
                                      <w:t xml:space="preserve"> subfolder within the course files folder)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3759CE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Pr="00C64D4D" w:rsidRDefault="000D34EC" w:rsidP="003759C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7B124C" w:rsidRDefault="000D34EC" w:rsidP="007B08C1">
                                    <w:pPr>
                                      <w:spacing w:before="120" w:after="0"/>
                                    </w:pPr>
                                    <w:r>
                                      <w:t xml:space="preserve">Create a new presentation based on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Earth Tone Presentation </w:t>
                                    </w:r>
                                    <w:r>
                                      <w:t xml:space="preserve">template. Delete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3 </w:t>
                                    </w:r>
                                    <w:r>
                                      <w:t xml:space="preserve">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5 </w:t>
                                    </w:r>
                                    <w:r w:rsidRPr="00750FC6">
                                      <w:t>and</w:t>
                                    </w:r>
                                    <w:r>
                                      <w:t xml:space="preserve">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8 </w:t>
                                    </w:r>
                                    <w:r>
                                      <w:t xml:space="preserve">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11</w:t>
                                    </w:r>
                                    <w:r>
                                      <w:t xml:space="preserve">, then add content to the other slides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A</w:t>
                                    </w:r>
                                    <w:r>
                                      <w:t xml:space="preserve"> on the following page. 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3759CE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Pr="00C64D4D" w:rsidRDefault="000D34EC" w:rsidP="003759C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7B124C" w:rsidRDefault="000D34EC" w:rsidP="003759CE">
                                    <w:pPr>
                                      <w:spacing w:before="120" w:after="0"/>
                                    </w:pPr>
                                    <w:r>
                                      <w:t xml:space="preserve">Save the presentation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My Green Earth.pptx</w:t>
                                    </w:r>
                                    <w:r>
                                      <w:t xml:space="preserve"> in the course files folder, then close it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3759CE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Pr="00C64D4D" w:rsidRDefault="000D34EC" w:rsidP="003759C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1D7C46" w:rsidRDefault="000D34EC" w:rsidP="007A7346">
                                    <w:pPr>
                                      <w:spacing w:before="120" w:after="0"/>
                                    </w:pPr>
                                    <w:r>
                                      <w:t xml:space="preserve">Create a new presentation based on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Business</w:t>
                                    </w:r>
                                    <w:r>
                                      <w:t xml:space="preserve"> </w:t>
                                    </w:r>
                                    <w:proofErr w:type="gramStart"/>
                                    <w:r>
                                      <w:t>template</w:t>
                                    </w:r>
                                    <w:proofErr w:type="gramEnd"/>
                                    <w: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Business office city sketch presentation background</w:t>
                                    </w:r>
                                    <w:r>
                                      <w:t xml:space="preserve">. 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DESIGN</w:t>
                                    </w:r>
                                    <w:r>
                                      <w:t xml:space="preserve"> tab to change the colours of the variants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Green Yellow</w:t>
                                    </w:r>
                                    <w:r>
                                      <w:t xml:space="preserve"> and the fonts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Century Gothic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3759CE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Pr="00C64D4D" w:rsidRDefault="000D34EC" w:rsidP="001D7C46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7B124C" w:rsidRDefault="000D34EC" w:rsidP="001D7C46">
                                    <w:pPr>
                                      <w:spacing w:before="120" w:after="0"/>
                                    </w:pPr>
                                    <w:r>
                                      <w:t xml:space="preserve">Save the presentation as a template with the file name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My Business Presentation.potx</w:t>
                                    </w:r>
                                    <w:r>
                                      <w:t xml:space="preserve"> in the default template location (created in step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</w:t>
                                    </w:r>
                                    <w:r>
                                      <w:t>), then close the template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1D7C46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Pr="00C64D4D" w:rsidRDefault="000D34EC" w:rsidP="001D7C46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881178" w:rsidRDefault="000D34EC" w:rsidP="007A734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template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My Business Presentation.potx</w:t>
                                    </w:r>
                                    <w:r>
                                      <w:t xml:space="preserve"> then delete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6</w:t>
                                    </w:r>
                                    <w:r>
                                      <w:t xml:space="preserve">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11</w:t>
                                    </w:r>
                                    <w:r>
                                      <w:t xml:space="preserve"> and insert a new slide after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based on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Section Header</w:t>
                                    </w:r>
                                    <w:r>
                                      <w:t xml:space="preserve"> layout. Save and close the template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1D7C46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Default="000D34EC" w:rsidP="007A7346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8C1D8C" w:rsidRDefault="000D34EC" w:rsidP="008C1D8C">
                                    <w:pPr>
                                      <w:spacing w:before="120" w:after="0"/>
                                    </w:pPr>
                                    <w:r>
                                      <w:t xml:space="preserve">Create a new presentation based on the custom template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My Business Presentation</w:t>
                                    </w:r>
                                    <w:r>
                                      <w:t xml:space="preserve">, type the title and subtitle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B</w:t>
                                    </w:r>
                                    <w:r>
                                      <w:t xml:space="preserve">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7A7346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0D34EC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0D34EC" w:rsidRDefault="000D34EC" w:rsidP="007A7346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0D34EC" w:rsidRPr="008C1D8C" w:rsidRDefault="000D34EC" w:rsidP="008C1D8C">
                                    <w:pPr>
                                      <w:spacing w:before="120" w:after="0"/>
                                    </w:pPr>
                                    <w:r>
                                      <w:t xml:space="preserve">Save the presentation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AGE Business Plan.pptx</w:t>
                                    </w:r>
                                    <w:r>
                                      <w:t xml:space="preserve"> in the course files folder, then close it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0D34EC" w:rsidRPr="008C62FF" w:rsidRDefault="000D34EC" w:rsidP="007A7346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0D34EC" w:rsidRDefault="000D34EC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0D34EC" w:rsidTr="00AA7524">
                                <w:tc>
                                  <w:tcPr>
                                    <w:tcW w:w="2366" w:type="dxa"/>
                                  </w:tcPr>
                                  <w:p w:rsidR="000D34EC" w:rsidRPr="008B0517" w:rsidRDefault="000D34EC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0D34EC" w:rsidRPr="00FB3323" w:rsidRDefault="000D34EC">
                                    <w:pPr>
                                      <w:rPr>
                                        <w:i/>
                                      </w:rPr>
                                    </w:pPr>
                                    <w:r w:rsidRPr="00FB3323">
                                      <w:rPr>
                                        <w:i/>
                                      </w:rPr>
                                      <w:t>Earth Tone Presentation.pptx</w:t>
                                    </w:r>
                                  </w:p>
                                </w:tc>
                              </w:tr>
                              <w:tr w:rsidR="000D34EC" w:rsidTr="00AA7524">
                                <w:tc>
                                  <w:tcPr>
                                    <w:tcW w:w="2366" w:type="dxa"/>
                                  </w:tcPr>
                                  <w:p w:rsidR="000D34EC" w:rsidRPr="008B0517" w:rsidRDefault="000D34EC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0D34EC" w:rsidRPr="008C1D8C" w:rsidRDefault="000D34EC">
                                    <w:r w:rsidRPr="007B124C">
                                      <w:rPr>
                                        <w:i/>
                                      </w:rPr>
                                      <w:t>My Green Earth.pptx</w:t>
                                    </w:r>
                                    <w:r>
                                      <w:t xml:space="preserve">, </w:t>
                                    </w:r>
                                    <w:r w:rsidRPr="00881178">
                                      <w:rPr>
                                        <w:i/>
                                      </w:rPr>
                                      <w:t>My Business Presentation.potx</w:t>
                                    </w:r>
                                    <w:r>
                                      <w:t xml:space="preserve">, </w:t>
                                    </w:r>
                                    <w:r w:rsidRPr="008C1D8C">
                                      <w:rPr>
                                        <w:i/>
                                      </w:rPr>
                                      <w:t>AGE Business Plan.pptx</w:t>
                                    </w:r>
                                  </w:p>
                                </w:tc>
                              </w:tr>
                              <w:tr w:rsidR="000D34EC" w:rsidTr="00AA7524">
                                <w:tc>
                                  <w:tcPr>
                                    <w:tcW w:w="2366" w:type="dxa"/>
                                  </w:tcPr>
                                  <w:p w:rsidR="000D34EC" w:rsidRPr="008B0517" w:rsidRDefault="000D34EC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0D34EC" w:rsidRDefault="000D34EC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0D34EC" w:rsidRDefault="000D34EC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44.2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38;height:50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0D34EC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0D34EC" w:rsidRPr="00C64D4D" w:rsidRDefault="000D34EC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C64D4D" w:rsidRDefault="000D34EC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0D34EC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0D34EC" w:rsidRDefault="000D34EC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8A5BC7" w:rsidRDefault="000D34EC" w:rsidP="008A5BC7">
                              <w:pPr>
                                <w:pStyle w:val="PreambleText"/>
                              </w:pPr>
                              <w:bookmarkStart w:id="3" w:name="Preamble"/>
                              <w:r>
                                <w:t>Before starting this exercise you MUST have completed all of the topics in the chapter Templates…</w:t>
                              </w:r>
                              <w:bookmarkEnd w:id="3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Default="000D34EC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Pr="00C64D4D" w:rsidRDefault="000D34EC" w:rsidP="003759C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582B72" w:rsidRDefault="000D34EC" w:rsidP="008C1D8C">
                              <w:pPr>
                                <w:spacing w:before="120" w:after="0"/>
                              </w:pPr>
                              <w:r>
                                <w:t xml:space="preserve">Change the default custom templates location to the course files folder (currently the location should be set to </w:t>
                              </w:r>
                              <w:r w:rsidRPr="00582B72">
                                <w:rPr>
                                  <w:b/>
                                  <w:i/>
                                </w:rPr>
                                <w:t>Templates</w:t>
                              </w:r>
                              <w:r>
                                <w:t xml:space="preserve"> subfolder within the course files folder)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3759CE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Pr="00C64D4D" w:rsidRDefault="000D34EC" w:rsidP="003759C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7B124C" w:rsidRDefault="000D34EC" w:rsidP="007B08C1">
                              <w:pPr>
                                <w:spacing w:before="120" w:after="0"/>
                              </w:pPr>
                              <w:r>
                                <w:t xml:space="preserve">Create a new presentation based on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Earth Tone Presentation </w:t>
                              </w:r>
                              <w:r>
                                <w:t xml:space="preserve">template. Delete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3 </w:t>
                              </w:r>
                              <w:r>
                                <w:t xml:space="preserve">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5 </w:t>
                              </w:r>
                              <w:r w:rsidRPr="00750FC6">
                                <w:t>and</w:t>
                              </w:r>
                              <w:r>
                                <w:t xml:space="preserve">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8 </w:t>
                              </w:r>
                              <w:r>
                                <w:t xml:space="preserve">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11</w:t>
                              </w:r>
                              <w:r>
                                <w:t xml:space="preserve">, then add content to the other slides as shown in sample </w:t>
                              </w:r>
                              <w:r>
                                <w:rPr>
                                  <w:i/>
                                </w:rPr>
                                <w:t>A</w:t>
                              </w:r>
                              <w:r>
                                <w:t xml:space="preserve"> on the following page. 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3759CE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Pr="00C64D4D" w:rsidRDefault="000D34EC" w:rsidP="003759C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7B124C" w:rsidRDefault="000D34EC" w:rsidP="003759CE">
                              <w:pPr>
                                <w:spacing w:before="120" w:after="0"/>
                              </w:pPr>
                              <w:r>
                                <w:t xml:space="preserve">Save the presentation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My Green Earth.pptx</w:t>
                              </w:r>
                              <w:r>
                                <w:t xml:space="preserve"> in the course files folder, then close it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3759CE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Pr="00C64D4D" w:rsidRDefault="000D34EC" w:rsidP="003759C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1D7C46" w:rsidRDefault="000D34EC" w:rsidP="007A7346">
                              <w:pPr>
                                <w:spacing w:before="120" w:after="0"/>
                              </w:pPr>
                              <w:r>
                                <w:t xml:space="preserve">Create a new presentation based on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Business</w:t>
                              </w:r>
                              <w:r>
                                <w:t xml:space="preserve"> </w:t>
                              </w:r>
                              <w:proofErr w:type="gramStart"/>
                              <w:r>
                                <w:t>template</w:t>
                              </w:r>
                              <w:proofErr w:type="gramEnd"/>
                              <w: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Business office city sketch presentation background</w:t>
                              </w:r>
                              <w:r>
                                <w:t xml:space="preserve">. 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DESIGN</w:t>
                              </w:r>
                              <w:r>
                                <w:t xml:space="preserve"> tab to change the colours of the variants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Green Yellow</w:t>
                              </w:r>
                              <w:r>
                                <w:t xml:space="preserve"> and the fonts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Century Gothic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3759CE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Pr="00C64D4D" w:rsidRDefault="000D34EC" w:rsidP="001D7C46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7B124C" w:rsidRDefault="000D34EC" w:rsidP="001D7C46">
                              <w:pPr>
                                <w:spacing w:before="120" w:after="0"/>
                              </w:pPr>
                              <w:r>
                                <w:t xml:space="preserve">Save the presentation as a template with the file name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My Business Presentation.potx</w:t>
                              </w:r>
                              <w:r>
                                <w:t xml:space="preserve"> in the default template location (created in step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</w:t>
                              </w:r>
                              <w:r>
                                <w:t>), then close the template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1D7C46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Pr="00C64D4D" w:rsidRDefault="000D34EC" w:rsidP="001D7C46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881178" w:rsidRDefault="000D34EC" w:rsidP="007A7346">
                              <w:pPr>
                                <w:spacing w:before="120" w:after="0"/>
                              </w:pPr>
                              <w:r>
                                <w:t xml:space="preserve">Open the template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My Business Presentation.potx</w:t>
                              </w:r>
                              <w:r>
                                <w:t xml:space="preserve"> then delete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6</w:t>
                              </w:r>
                              <w:r>
                                <w:t xml:space="preserve">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11</w:t>
                              </w:r>
                              <w:r>
                                <w:t xml:space="preserve"> and insert a new slide after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based on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Section Header</w:t>
                              </w:r>
                              <w:r>
                                <w:t xml:space="preserve"> layout. Save and close the template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1D7C46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Default="000D34EC" w:rsidP="007A7346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8C1D8C" w:rsidRDefault="000D34EC" w:rsidP="008C1D8C">
                              <w:pPr>
                                <w:spacing w:before="120" w:after="0"/>
                              </w:pPr>
                              <w:r>
                                <w:t xml:space="preserve">Create a new presentation based on the custom template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My Business Presentation</w:t>
                              </w:r>
                              <w:r>
                                <w:t xml:space="preserve">, type the title and subtitle as shown in sample </w:t>
                              </w:r>
                              <w:r>
                                <w:rPr>
                                  <w:i/>
                                </w:rPr>
                                <w:t>B</w:t>
                              </w:r>
                              <w:r>
                                <w:t xml:space="preserve">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7A7346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0D34EC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0D34EC" w:rsidRDefault="000D34EC" w:rsidP="007A7346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0D34EC" w:rsidRPr="008C1D8C" w:rsidRDefault="000D34EC" w:rsidP="008C1D8C">
                              <w:pPr>
                                <w:spacing w:before="120" w:after="0"/>
                              </w:pPr>
                              <w:r>
                                <w:t xml:space="preserve">Save the presentation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AGE Business Plan.pptx</w:t>
                              </w:r>
                              <w:r>
                                <w:t xml:space="preserve"> in the course files folder, then close it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0D34EC" w:rsidRPr="008C62FF" w:rsidRDefault="000D34EC" w:rsidP="007A7346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0D34EC" w:rsidRDefault="000D34EC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0D34EC" w:rsidTr="00AA7524">
                          <w:tc>
                            <w:tcPr>
                              <w:tcW w:w="2366" w:type="dxa"/>
                            </w:tcPr>
                            <w:p w:rsidR="000D34EC" w:rsidRPr="008B0517" w:rsidRDefault="000D34EC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0D34EC" w:rsidRPr="00FB3323" w:rsidRDefault="000D34EC">
                              <w:pPr>
                                <w:rPr>
                                  <w:i/>
                                </w:rPr>
                              </w:pPr>
                              <w:r w:rsidRPr="00FB3323">
                                <w:rPr>
                                  <w:i/>
                                </w:rPr>
                                <w:t>Earth Tone Presentation.pptx</w:t>
                              </w:r>
                            </w:p>
                          </w:tc>
                        </w:tr>
                        <w:tr w:rsidR="000D34EC" w:rsidTr="00AA7524">
                          <w:tc>
                            <w:tcPr>
                              <w:tcW w:w="2366" w:type="dxa"/>
                            </w:tcPr>
                            <w:p w:rsidR="000D34EC" w:rsidRPr="008B0517" w:rsidRDefault="000D34EC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0D34EC" w:rsidRPr="008C1D8C" w:rsidRDefault="000D34EC">
                              <w:r w:rsidRPr="007B124C">
                                <w:rPr>
                                  <w:i/>
                                </w:rPr>
                                <w:t>My Green Earth.pptx</w:t>
                              </w:r>
                              <w:r>
                                <w:t xml:space="preserve">, </w:t>
                              </w:r>
                              <w:r w:rsidRPr="00881178">
                                <w:rPr>
                                  <w:i/>
                                </w:rPr>
                                <w:t>My Business Presentation.potx</w:t>
                              </w:r>
                              <w:r>
                                <w:t xml:space="preserve">, </w:t>
                              </w:r>
                              <w:r w:rsidRPr="008C1D8C">
                                <w:rPr>
                                  <w:i/>
                                </w:rPr>
                                <w:t>AGE Business Plan.pptx</w:t>
                              </w:r>
                            </w:p>
                          </w:tc>
                        </w:tr>
                        <w:tr w:rsidR="000D34EC" w:rsidTr="00AA7524">
                          <w:tc>
                            <w:tcPr>
                              <w:tcW w:w="2366" w:type="dxa"/>
                            </w:tcPr>
                            <w:p w:rsidR="000D34EC" w:rsidRPr="008B0517" w:rsidRDefault="000D34EC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0D34EC" w:rsidRDefault="000D34EC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0D34EC" w:rsidRDefault="000D34EC" w:rsidP="00D332ED"/>
                    </w:txbxContent>
                  </v:textbox>
                </v:shape>
              </v:group>
            </w:pict>
          </mc:Fallback>
        </mc:AlternateContent>
      </w:r>
    </w:p>
    <w:p w:rsidR="000D34EC" w:rsidRDefault="000D34EC" w:rsidP="00881B77">
      <w:pPr>
        <w:pStyle w:val="Heading2"/>
      </w:pPr>
      <w:r>
        <w:lastRenderedPageBreak/>
        <w:t>Challenge Exercise Sample</w:t>
      </w:r>
    </w:p>
    <w:p w:rsidR="000D34EC" w:rsidRDefault="000D34EC" w:rsidP="008C1D8C">
      <w:pPr>
        <w:pStyle w:val="SecondLevel"/>
      </w:pPr>
      <w:r>
        <w:t>Templates</w:t>
      </w:r>
    </w:p>
    <w:p w:rsidR="000D34EC" w:rsidRPr="00E941D4" w:rsidRDefault="000D34EC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34822</wp:posOffset>
                </wp:positionH>
                <wp:positionV relativeFrom="paragraph">
                  <wp:posOffset>557545</wp:posOffset>
                </wp:positionV>
                <wp:extent cx="6099691" cy="7413182"/>
                <wp:effectExtent l="0" t="0" r="34925" b="1651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9691" cy="7413182"/>
                          <a:chOff x="0" y="0"/>
                          <a:chExt cx="6099691" cy="7413182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10632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0241" y="4019107"/>
                            <a:ext cx="5759450" cy="339407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27" name="Group 27"/>
                        <wpg:cNvGrpSpPr/>
                        <wpg:grpSpPr bwMode="auto">
                          <a:xfrm>
                            <a:off x="0" y="148856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28" name="Oval 2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D34EC" w:rsidRDefault="000D34EC" w:rsidP="00831DA7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" name="Group 31"/>
                        <wpg:cNvGrpSpPr/>
                        <wpg:grpSpPr bwMode="auto">
                          <a:xfrm>
                            <a:off x="0" y="3987209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2" name="Oval 32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D34EC" w:rsidRDefault="000D34EC" w:rsidP="00831DA7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0241" y="170121"/>
                            <a:ext cx="5759450" cy="347726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2.75pt;margin-top:43.9pt;width:480.3pt;height:583.7pt;z-index:251661312" coordsize="60996,741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">
                <v:line id="Straight Connector 24" o:spid="_x0000_s1032" style="position:absolute;visibility:visible;mso-wrap-style:square" from="106,0" to="60946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3402;top:40191;width:57594;height:339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" stroked="t" strokecolor="#969696">
                  <v:stroke joinstyle="round"/>
                  <v:imagedata r:id="rId10" o:title=""/>
                  <v:path arrowok="t"/>
                </v:shape>
                <v:group id="Group 27" o:spid="_x0000_s1034" style="position:absolute;top:1488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oval id="Oval 28" o:spid="_x0000_s1035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" fillcolor="#c00000" stroked="f">
                    <o:lock v:ext="edit" aspectratio="t"/>
                  </v:oval>
                  <v:shape id="Text Box 122" o:spid="_x0000_s1036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" filled="f" fillcolor="black" stroked="f">
                    <o:lock v:ext="edit" aspectratio="t"/>
                    <v:textbox>
                      <w:txbxContent>
                        <w:p w:rsidR="000D34EC" w:rsidRDefault="000D34EC" w:rsidP="00831DA7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1" o:spid="_x0000_s1037" style="position:absolute;top:39872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oval id="Oval 32" o:spid="_x0000_s1038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9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0D34EC" w:rsidRDefault="000D34EC" w:rsidP="00831DA7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shape id="Picture 34" o:spid="_x0000_s1040" type="#_x0000_t75" style="position:absolute;left:3402;top:1701;width:57594;height:34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" stroked="t" strokecolor="#969696">
                  <v:stroke joinstyle="round"/>
                  <v:imagedata r:id="rId11" o:title=""/>
                  <v:path arrowok="t"/>
                </v:shape>
              </v:group>
            </w:pict>
          </mc:Fallback>
        </mc:AlternateContent>
      </w:r>
    </w:p>
    <w:p w:rsidR="00E70094" w:rsidRPr="000D34EC" w:rsidRDefault="00E70094" w:rsidP="000D34EC"/>
    <w:sectPr w:rsidR="00E70094" w:rsidRPr="000D34EC" w:rsidSect="000D34EC">
      <w:headerReference w:type="default" r:id="rId12"/>
      <w:footerReference w:type="default" r:id="rId13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4CEF" w:rsidRDefault="004C4CEF">
      <w:r>
        <w:separator/>
      </w:r>
    </w:p>
  </w:endnote>
  <w:endnote w:type="continuationSeparator" w:id="0">
    <w:p w:rsidR="004C4CEF" w:rsidRDefault="004C4C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34678B" w:rsidP="005E0DE2">
    <w:pPr>
      <w:pStyle w:val="Footer"/>
    </w:pPr>
    <w:r>
      <w:t>Dynamic Web Training</w:t>
    </w:r>
    <w:r w:rsidR="000D34EC">
      <w:tab/>
      <w:t xml:space="preserve">Page </w:t>
    </w:r>
    <w:r w:rsidR="000D34EC">
      <w:fldChar w:fldCharType="begin"/>
    </w:r>
    <w:r w:rsidR="000D34EC">
      <w:instrText xml:space="preserve"> PAGE  \* MERGEFORMAT </w:instrText>
    </w:r>
    <w:r w:rsidR="000D34EC">
      <w:fldChar w:fldCharType="separate"/>
    </w:r>
    <w:r>
      <w:rPr>
        <w:noProof/>
      </w:rPr>
      <w:t>2</w:t>
    </w:r>
    <w:r w:rsidR="000D34EC">
      <w:fldChar w:fldCharType="end"/>
    </w:r>
    <w:r w:rsidR="000D34EC">
      <w:tab/>
      <w:t>Chapter 3 - Challenge Exercise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4CEF" w:rsidRDefault="004C4CEF">
      <w:r>
        <w:separator/>
      </w:r>
    </w:p>
  </w:footnote>
  <w:footnote w:type="continuationSeparator" w:id="0">
    <w:p w:rsidR="004C4CEF" w:rsidRDefault="004C4CE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0D34EC" w:rsidP="00510E30">
    <w:pPr>
      <w:pStyle w:val="Header"/>
      <w:tabs>
        <w:tab w:val="clear" w:pos="8306"/>
        <w:tab w:val="right" w:pos="9639"/>
      </w:tabs>
    </w:pPr>
    <w:r>
      <w:t>Microsoft PowerPoint 2016 - Level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4EC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4678B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C4CEF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0D34EC"/>
    <w:rPr>
      <w:i/>
    </w:rPr>
  </w:style>
  <w:style w:type="paragraph" w:customStyle="1" w:styleId="PreambleLabel">
    <w:name w:val="Preamble Label"/>
    <w:basedOn w:val="Normal"/>
    <w:rsid w:val="000D34EC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0D34EC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8049F0-0D48-41DF-98FA-52CAFA4DBA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2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3</cp:revision>
  <cp:lastPrinted>2001-10-08T08:42:00Z</cp:lastPrinted>
  <dcterms:created xsi:type="dcterms:W3CDTF">2016-05-05T07:48:00Z</dcterms:created>
  <dcterms:modified xsi:type="dcterms:W3CDTF">2016-09-05T02:21:00Z</dcterms:modified>
</cp:coreProperties>
</file>